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D0C18" w:rsidTr="007D0C18" w14:paraId="54D2F20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C18" w:rsidRDefault="007D0C18" w14:paraId="45BA757A" w14:textId="2D58878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C18" w:rsidRDefault="007D0C18" w14:paraId="1D39A42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D0C18" w:rsidRDefault="007D0C18" w14:paraId="475A8BE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D0C18" w:rsidRDefault="007D0C18" w14:paraId="77B54DA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D0C18" w:rsidRDefault="007D0C18" w14:paraId="017086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7D0C18" w:rsidP="007D0C18" w:rsidRDefault="007D0C18" w14:paraId="3B9C639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D0C18" w:rsidP="007D0C18" w:rsidRDefault="007D0C18" w14:paraId="79A67E9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D0C18" w:rsidP="007D0C18" w:rsidRDefault="007D0C18" w14:paraId="03541B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St-2613/2019</w:t>
      </w:r>
    </w:p>
    <w:p w:rsidR="007D0C18" w:rsidP="007D0C18" w:rsidRDefault="007D0C18" w14:paraId="4CA3C54C" w14:textId="77777777">
      <w:pPr>
        <w:tabs>
          <w:tab w:val="left" w:pos="709"/>
        </w:tabs>
      </w:pPr>
      <w:r>
        <w:t xml:space="preserve"> </w:t>
      </w:r>
    </w:p>
    <w:p w:rsidR="007D0C18" w:rsidP="007D0C18" w:rsidRDefault="007D0C18" w14:paraId="41D4CB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D0C18" w:rsidP="007D0C18" w:rsidRDefault="007D0C18" w14:paraId="1B969F3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D0C18" w:rsidP="007D0C18" w:rsidRDefault="007D0C18" w14:paraId="7C67B681" w14:textId="77777777">
      <w:pPr>
        <w:tabs>
          <w:tab w:val="left" w:pos="709"/>
        </w:tabs>
      </w:pPr>
    </w:p>
    <w:p w:rsidR="007D0C18" w:rsidP="007D0C18" w:rsidRDefault="007D0C18" w14:paraId="31D180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7D0C18" w:rsidP="007D0C18" w:rsidRDefault="007D0C18" w14:paraId="4D462D2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D0C18" w:rsidP="007D0C18" w:rsidRDefault="007D0C18" w14:paraId="18402437" w14:textId="77777777">
      <w:pPr>
        <w:tabs>
          <w:tab w:val="left" w:pos="709"/>
        </w:tabs>
      </w:pPr>
    </w:p>
    <w:p w:rsidR="007D0C18" w:rsidP="007D0C18" w:rsidRDefault="007D0C18" w14:paraId="6FBA180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D0C18" w:rsidP="007D0C18" w:rsidRDefault="007D0C18" w14:paraId="51390B1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D0C18" w:rsidP="007D0C18" w:rsidRDefault="007D0C18" w14:paraId="146BCBA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D0C18" w:rsidP="007D0C18" w:rsidRDefault="007D0C18" w14:paraId="066F712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D0C18" w:rsidP="007D0C18" w:rsidRDefault="007D0C18" w14:paraId="7C5579BA" w14:textId="77777777">
      <w:pPr>
        <w:tabs>
          <w:tab w:val="left" w:pos="709"/>
        </w:tabs>
      </w:pPr>
    </w:p>
    <w:p w:rsidR="007D0C18" w:rsidP="007D0C18" w:rsidRDefault="007D0C18" w14:paraId="762BBF1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D0C18" w:rsidP="007D0C18" w:rsidRDefault="007D0C18" w14:paraId="074FC6FB" w14:textId="77777777">
      <w:pPr>
        <w:tabs>
          <w:tab w:val="left" w:pos="709"/>
        </w:tabs>
        <w:jc w:val="both"/>
      </w:pPr>
    </w:p>
    <w:p w:rsidR="007D0C18" w:rsidP="007D0C18" w:rsidRDefault="007D0C18" w14:paraId="1A914003" w14:textId="77777777">
      <w:pPr>
        <w:tabs>
          <w:tab w:val="left" w:pos="709"/>
        </w:tabs>
      </w:pPr>
      <w:r>
        <w:t xml:space="preserve"> </w:t>
      </w:r>
      <w:r>
        <w:tab/>
        <w:t>17. St-2613/2019</w:t>
      </w:r>
    </w:p>
    <w:p w:rsidR="007D0C18" w:rsidP="007D0C18" w:rsidRDefault="007D0C18" w14:paraId="515168BD" w14:textId="77777777">
      <w:pPr>
        <w:tabs>
          <w:tab w:val="left" w:pos="709"/>
        </w:tabs>
      </w:pPr>
    </w:p>
    <w:p w:rsidR="007D0C18" w:rsidP="007D0C18" w:rsidRDefault="007D0C18" w14:paraId="3B2BF69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D0C18" w:rsidP="007D0C18" w:rsidRDefault="007D0C18" w14:paraId="20A0208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D0C18" w:rsidP="007D0C18" w:rsidRDefault="007D0C18" w14:paraId="3A0D9A5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D0C18" w:rsidP="007D0C18" w:rsidRDefault="007D0C18" w14:paraId="36E5C7C7" w14:textId="77777777">
      <w:pPr>
        <w:tabs>
          <w:tab w:val="left" w:pos="709"/>
        </w:tabs>
        <w:ind w:firstLine="708"/>
        <w:jc w:val="both"/>
      </w:pPr>
    </w:p>
    <w:p w:rsidR="007D0C18" w:rsidP="007D0C18" w:rsidRDefault="007D0C18" w14:paraId="282DF988" w14:textId="77777777">
      <w:pPr>
        <w:tabs>
          <w:tab w:val="left" w:pos="709"/>
        </w:tabs>
        <w:jc w:val="both"/>
      </w:pPr>
      <w:r>
        <w:t xml:space="preserve">protiv </w:t>
      </w:r>
    </w:p>
    <w:p w:rsidR="007D0C18" w:rsidP="007D0C18" w:rsidRDefault="007D0C18" w14:paraId="06CAA0E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D0C18" w:rsidP="007D0C18" w:rsidRDefault="007D0C18" w14:paraId="268AED12" w14:textId="77777777">
      <w:pPr>
        <w:tabs>
          <w:tab w:val="left" w:pos="709"/>
        </w:tabs>
        <w:ind w:left="708"/>
        <w:jc w:val="both"/>
      </w:pPr>
      <w:r>
        <w:tab/>
        <w:t xml:space="preserve">SET d.o.o., Mali </w:t>
      </w:r>
      <w:proofErr w:type="spellStart"/>
      <w:r>
        <w:t>Lipovec</w:t>
      </w:r>
      <w:proofErr w:type="spellEnd"/>
      <w:r>
        <w:t xml:space="preserve">, Mali </w:t>
      </w:r>
      <w:proofErr w:type="spellStart"/>
      <w:r>
        <w:t>Lipovec</w:t>
      </w:r>
      <w:proofErr w:type="spellEnd"/>
      <w:r>
        <w:t xml:space="preserve"> 53, OIB: 15096695396</w:t>
      </w:r>
    </w:p>
    <w:p w:rsidR="007D0C18" w:rsidP="007D0C18" w:rsidRDefault="007D0C18" w14:paraId="3AB5A5C1" w14:textId="77777777">
      <w:pPr>
        <w:tabs>
          <w:tab w:val="left" w:pos="709"/>
        </w:tabs>
        <w:ind w:left="708"/>
        <w:jc w:val="both"/>
      </w:pPr>
    </w:p>
    <w:p w:rsidR="007D0C18" w:rsidP="007D0C18" w:rsidRDefault="007D0C18" w14:paraId="65A4AB4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D0C18" w:rsidP="007D0C18" w:rsidRDefault="007D0C18" w14:paraId="794B147C" w14:textId="77777777">
      <w:pPr>
        <w:tabs>
          <w:tab w:val="left" w:pos="709"/>
        </w:tabs>
        <w:jc w:val="both"/>
      </w:pPr>
    </w:p>
    <w:p w:rsidR="007D0C18" w:rsidP="007D0C18" w:rsidRDefault="007D0C18" w14:paraId="505DCF8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D0C18" w:rsidP="007D0C18" w:rsidRDefault="007D0C18" w14:paraId="39EE8ECF" w14:textId="77777777">
      <w:pPr>
        <w:tabs>
          <w:tab w:val="left" w:pos="709"/>
        </w:tabs>
      </w:pPr>
    </w:p>
    <w:p w:rsidR="007D0C18" w:rsidP="007D0C18" w:rsidRDefault="007D0C18" w14:paraId="0FE97A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D0C18" w:rsidP="007D0C18" w:rsidRDefault="007D0C18" w14:paraId="0B022962" w14:textId="77777777">
      <w:pPr>
        <w:tabs>
          <w:tab w:val="left" w:pos="709"/>
        </w:tabs>
      </w:pPr>
    </w:p>
    <w:p w:rsidR="007D0C18" w:rsidP="007D0C18" w:rsidRDefault="007D0C18" w14:paraId="6CFA5E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D0C18" w:rsidP="007D0C18" w:rsidRDefault="007D0C18" w14:paraId="5BFBF2C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D0C18" w:rsidP="007D0C18" w:rsidRDefault="007D0C18" w14:paraId="6B9DEE65" w14:textId="77777777">
      <w:pPr>
        <w:tabs>
          <w:tab w:val="left" w:pos="709"/>
        </w:tabs>
      </w:pPr>
    </w:p>
    <w:p w:rsidR="007D0C18" w:rsidP="007D0C18" w:rsidRDefault="007D0C18" w14:paraId="24CF8FA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058BC2" w14:textId="0F058BC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0C18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D0C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C1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0C1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0C1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0C1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D0C1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0C1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0C1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0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C1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C1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C1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C1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D0C1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0C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0C1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55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St-2613/2019</izvorni_sadrzaj>
    <derivirana_varijabla naziv="DomainObject.Predmet.OznakaBroj_1">St-2613/2019</derivirana_varijabla>
  </DomainObject.Predmet.OznakaBroj>
  <DomainObject.Predmet.OznakaBrojOptuznogAkta>
    <izvorni_sadrzaj>04-06-19-4581</izvorni_sadrzaj>
    <derivirana_varijabla naziv="DomainObject.Predmet.OznakaBrojOptuznogAkta_1">04-06-19-4581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 d.o.o.</izvorni_sadrzaj>
    <derivirana_varijabla naziv="DomainObject.Predmet.ProtustrankaFormated_1">  SET d.o.o.</derivirana_varijabla>
  </DomainObject.Predmet.ProtustrankaFormated>
  <DomainObject.Predmet.ProtustrankaFormatedOIB>
    <izvorni_sadrzaj>  SET d.o.o., OIB 15096695396</izvorni_sadrzaj>
    <derivirana_varijabla naziv="DomainObject.Predmet.ProtustrankaFormatedOIB_1">  SET d.o.o., OIB 15096695396</derivirana_varijabla>
  </DomainObject.Predmet.ProtustrankaFormatedOIB>
  <DomainObject.Predmet.ProtustrankaFormatedWithAdress>
    <izvorni_sadrzaj> SET d.o.o., Mali Lipovec 53, 10430 Mali Lipovec</izvorni_sadrzaj>
    <derivirana_varijabla naziv="DomainObject.Predmet.ProtustrankaFormatedWithAdress_1"> SET d.o.o., Mali Lipovec 53, 10430 Mali Lipovec</derivirana_varijabla>
  </DomainObject.Predmet.ProtustrankaFormatedWithAdress>
  <DomainObject.Predmet.ProtustrankaFormatedWithAdressOIB>
    <izvorni_sadrzaj> SET d.o.o., OIB 15096695396, Mali Lipovec 53, 10430 Mali Lipovec</izvorni_sadrzaj>
    <derivirana_varijabla naziv="DomainObject.Predmet.ProtustrankaFormatedWithAdressOIB_1"> SET d.o.o., OIB 15096695396, Mali Lipovec 53, 10430 Mali Lipovec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SET d.o.o.</item>
    </izvorni_sadrzaj>
    <derivirana_varijabla naziv="DomainObject.Predmet.ProtuStrankaListFormated_1">
      <item>SET d.o.o.</item>
    </derivirana_varijabla>
  </DomainObject.Predmet.ProtuStrankaListFormated>
  <DomainObject.Predmet.ProtuStrankaListFormatedOIB>
    <izvorni_sadrzaj>
      <item>SET d.o.o., OIB 15096695396</item>
    </izvorni_sadrzaj>
    <derivirana_varijabla naziv="DomainObject.Predmet.ProtuStrankaListFormatedOIB_1">
      <item>SET d.o.o., OIB 15096695396</item>
    </derivirana_varijabla>
  </DomainObject.Predmet.ProtuStrankaListFormatedOIB>
  <DomainObject.Predmet.ProtuStrankaListFormatedWithAdress>
    <izvorni_sadrzaj>
      <item>SET d.o.o., Mali Lipovec 53, 10430 Mali Lipovec</item>
    </izvorni_sadrzaj>
    <derivirana_varijabla naziv="DomainObject.Predmet.ProtuStrankaListFormatedWithAdress_1">
      <item>SET d.o.o., Mali Lipovec 53, 10430 Mali Lipovec</item>
    </derivirana_varijabla>
  </DomainObject.Predmet.ProtuStrankaListFormatedWithAdress>
  <DomainObject.Predmet.ProtuStrankaListFormatedWithAdressOIB>
    <izvorni_sadrzaj>
      <item>SET d.o.o., OIB 15096695396, Mali Lipovec 53, 10430 Mali Lipovec</item>
    </izvorni_sadrzaj>
    <derivirana_varijabla naziv="DomainObject.Predmet.ProtuStrankaListFormatedWithAdressOIB_1">
      <item>SET d.o.o., OIB 15096695396, Mali Lipovec 53, 10430 Mali Lipovec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Financijska agencija</item>
    </izvorni_sadrzaj>
    <derivirana_varijabla naziv="DomainObject.Predmet.SudioniciListNaziv_1">
      <item>SET d.o.o.</item>
      <item>Financijska agencija</item>
    </derivirana_varijabla>
  </DomainObject.Predmet.SudioniciListNaziv>
  <DomainObject.Predmet.SudioniciListAdressOIB>
    <izvorni_sadrzaj>
      <item>SET d.o.o., OIB 15096695396, Mali Lipovec 53,10430 Mali Lipovec</item>
      <item>Financijska agencija, OIB 85821130368, TRG SVIBANJSKIH ŽRTAVA 1995. 1,10000 Zagreb</item>
    </izvorni_sadrzaj>
    <derivirana_varijabla naziv="DomainObject.Predmet.SudioniciListAdressOIB_1">
      <item>SET d.o.o., OIB 15096695396, Mali Lipovec 53,10430 Mali Lipovec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85821130368</item>
    </izvorni_sadrzaj>
    <derivirana_varijabla naziv="DomainObject.Predmet.SudioniciListNazivOIB_1">
      <item>, OIB 15096695396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